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1FA2" w:rsidRDefault="00201FA2" w:rsidP="00201F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Elias JOLYBROND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01FA2" w:rsidRDefault="00201FA2" w:rsidP="00201FA2">
      <w:pPr>
        <w:rPr>
          <w:rFonts w:ascii="Times New Roman" w:hAnsi="Times New Roman" w:cs="Times New Roman"/>
        </w:rPr>
      </w:pPr>
    </w:p>
    <w:p w:rsidR="00201FA2" w:rsidRDefault="00201FA2" w:rsidP="00201FA2">
      <w:pPr>
        <w:rPr>
          <w:rFonts w:ascii="Times New Roman" w:hAnsi="Times New Roman" w:cs="Times New Roman"/>
        </w:rPr>
      </w:pPr>
    </w:p>
    <w:p w:rsidR="00201FA2" w:rsidRDefault="00201FA2" w:rsidP="00201F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Marsshe</w:t>
      </w:r>
      <w:proofErr w:type="spellEnd"/>
      <w:r>
        <w:rPr>
          <w:rFonts w:ascii="Times New Roman" w:hAnsi="Times New Roman" w:cs="Times New Roman"/>
        </w:rPr>
        <w:t xml:space="preserve"> of Ilkeston,</w:t>
      </w:r>
    </w:p>
    <w:p w:rsidR="00201FA2" w:rsidRDefault="00201FA2" w:rsidP="00201F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Derbyshire(q.v.), and Thomas Hanson of Nottingham(q.v.).</w:t>
      </w:r>
    </w:p>
    <w:p w:rsidR="00201FA2" w:rsidRDefault="00201FA2" w:rsidP="00201F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201FA2" w:rsidRDefault="00201FA2" w:rsidP="00201FA2">
      <w:pPr>
        <w:rPr>
          <w:rFonts w:ascii="Times New Roman" w:hAnsi="Times New Roman" w:cs="Times New Roman"/>
        </w:rPr>
      </w:pPr>
    </w:p>
    <w:p w:rsidR="00201FA2" w:rsidRDefault="00201FA2" w:rsidP="00201FA2">
      <w:pPr>
        <w:rPr>
          <w:rFonts w:ascii="Times New Roman" w:hAnsi="Times New Roman" w:cs="Times New Roman"/>
        </w:rPr>
      </w:pPr>
    </w:p>
    <w:p w:rsidR="00201FA2" w:rsidRDefault="00201FA2" w:rsidP="00201F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February 2018</w:t>
      </w:r>
    </w:p>
    <w:p w:rsidR="006B2F86" w:rsidRPr="00E71FC3" w:rsidRDefault="00201FA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1FA2" w:rsidRDefault="00201FA2" w:rsidP="00E71FC3">
      <w:r>
        <w:separator/>
      </w:r>
    </w:p>
  </w:endnote>
  <w:endnote w:type="continuationSeparator" w:id="0">
    <w:p w:rsidR="00201FA2" w:rsidRDefault="00201FA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1FA2" w:rsidRDefault="00201FA2" w:rsidP="00E71FC3">
      <w:r>
        <w:separator/>
      </w:r>
    </w:p>
  </w:footnote>
  <w:footnote w:type="continuationSeparator" w:id="0">
    <w:p w:rsidR="00201FA2" w:rsidRDefault="00201FA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FA2"/>
    <w:rsid w:val="001A7C09"/>
    <w:rsid w:val="00201FA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0C25E1-F1BF-4FB2-90EE-B07C49192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1FA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01F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2018-03-03T22:23:00Z</dcterms:created>
  <dcterms:modified xsi:type="dcterms:W3CDTF">2018-03-03T22:24:00Z</dcterms:modified>
</cp:coreProperties>
</file>